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53AD409B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C15BD01" w:rsidR="00A74A54" w:rsidRPr="00112E2C" w:rsidRDefault="5C509C74" w:rsidP="53AD409B">
            <w:pPr>
              <w:pStyle w:val="TableText"/>
              <w:rPr>
                <w:rFonts w:cs="Arial"/>
                <w:color w:val="000000" w:themeColor="text1"/>
                <w:sz w:val="22"/>
              </w:rPr>
            </w:pPr>
            <w:r w:rsidRPr="53AD409B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="5791150E" w:rsidRPr="53AD409B">
              <w:rPr>
                <w:rFonts w:cs="Arial"/>
                <w:color w:val="000000" w:themeColor="text1"/>
                <w:sz w:val="22"/>
              </w:rPr>
              <w:t xml:space="preserve">on </w:t>
            </w:r>
            <w:r w:rsidR="5CAD0CA4" w:rsidRPr="53AD409B">
              <w:rPr>
                <w:rFonts w:cs="Arial"/>
                <w:color w:val="000000" w:themeColor="text1"/>
                <w:sz w:val="22"/>
              </w:rPr>
              <w:t xml:space="preserve">nested JSON structures </w:t>
            </w:r>
            <w:r w:rsidR="7BC817E9" w:rsidRPr="53AD409B">
              <w:rPr>
                <w:rFonts w:cs="Arial"/>
                <w:color w:val="000000" w:themeColor="text1"/>
                <w:sz w:val="22"/>
              </w:rPr>
              <w:t>and reply to LS S3-235067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DBA5A9C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4E10FC20" w:rsidRPr="011E2B62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</w:tcPr>
          <w:p w14:paraId="42264EA4" w14:textId="1F640402" w:rsidR="00096622" w:rsidRPr="00112E2C" w:rsidRDefault="4E10FC20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3</w:t>
            </w:r>
            <w:r w:rsidR="00FB0303" w:rsidRPr="011E2B62">
              <w:rPr>
                <w:rFonts w:eastAsia="MS Mincho" w:cs="Arial"/>
                <w:lang w:eastAsia="ja-JP"/>
              </w:rPr>
              <w:t>-</w:t>
            </w:r>
            <w:r w:rsidR="405DB5D5"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December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53AD409B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483464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59725B98" w:rsidRPr="011E2B62">
              <w:rPr>
                <w:rFonts w:eastAsia="MS Mincho" w:cs="Arial"/>
                <w:lang w:eastAsia="ja-JP"/>
              </w:rPr>
              <w:t>6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1E47742B" w:rsidRPr="011E2B62">
              <w:rPr>
                <w:rFonts w:eastAsia="MS Mincho" w:cs="Arial"/>
                <w:lang w:eastAsia="ja-JP"/>
              </w:rPr>
              <w:t>XX</w:t>
            </w:r>
          </w:p>
        </w:tc>
        <w:tc>
          <w:tcPr>
            <w:tcW w:w="2863" w:type="dxa"/>
          </w:tcPr>
          <w:p w14:paraId="42264EAF" w14:textId="60E2C111" w:rsidR="0058060A" w:rsidRPr="00112E2C" w:rsidRDefault="08996414" w:rsidP="011E2B62">
            <w:pPr>
              <w:pStyle w:val="TableText"/>
              <w:rPr>
                <w:rFonts w:cs="Arial"/>
              </w:rPr>
            </w:pPr>
            <w:r w:rsidRPr="53AD409B">
              <w:rPr>
                <w:rFonts w:eastAsia="MS Mincho" w:cs="Arial"/>
                <w:lang w:eastAsia="ja-JP"/>
              </w:rPr>
              <w:t>December 5</w:t>
            </w:r>
            <w:r w:rsidRPr="53AD409B">
              <w:rPr>
                <w:rFonts w:eastAsia="MS Mincho" w:cs="Arial"/>
                <w:vertAlign w:val="superscript"/>
                <w:lang w:eastAsia="ja-JP"/>
              </w:rPr>
              <w:t>th</w:t>
            </w:r>
            <w:r w:rsidRPr="53AD409B">
              <w:rPr>
                <w:rFonts w:eastAsia="MS Mincho" w:cs="Arial"/>
                <w:lang w:eastAsia="ja-JP"/>
              </w:rPr>
              <w:t xml:space="preserve">, </w:t>
            </w:r>
            <w:r w:rsidR="1057E580" w:rsidRPr="53AD409B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="0058060A" w:rsidRPr="00112E2C" w14:paraId="42264EB5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53AD409B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6B34E8" w:rsidR="0058060A" w:rsidRPr="00112E2C" w:rsidRDefault="7E70146C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53AD409B">
              <w:rPr>
                <w:rFonts w:eastAsia="MS Mincho" w:cs="Arial"/>
                <w:lang w:val="fr-BE" w:eastAsia="ja-JP"/>
              </w:rPr>
              <w:t>3GPP</w:t>
            </w:r>
            <w:r w:rsidR="3C35CECC" w:rsidRPr="53AD409B">
              <w:rPr>
                <w:rFonts w:eastAsia="MS Mincho" w:cs="Arial"/>
                <w:lang w:val="fr-BE" w:eastAsia="ja-JP"/>
              </w:rPr>
              <w:t> </w:t>
            </w:r>
            <w:r w:rsidR="107B9053" w:rsidRPr="53AD409B">
              <w:rPr>
                <w:rFonts w:eastAsia="MS Mincho" w:cs="Arial"/>
                <w:lang w:val="fr-BE" w:eastAsia="ja-JP"/>
              </w:rPr>
              <w:t xml:space="preserve">CT4 </w:t>
            </w:r>
            <w:r w:rsidR="20B72F35" w:rsidRPr="53AD409B">
              <w:rPr>
                <w:rFonts w:eastAsia="MS Mincho" w:cs="Arial"/>
                <w:lang w:val="fr-BE" w:eastAsia="ja-JP"/>
              </w:rPr>
              <w:t xml:space="preserve">and </w:t>
            </w:r>
            <w:r w:rsidR="613E8513" w:rsidRPr="53AD409B">
              <w:rPr>
                <w:rFonts w:eastAsia="MS Mincho" w:cs="Arial"/>
                <w:lang w:val="fr-BE" w:eastAsia="ja-JP"/>
              </w:rPr>
              <w:t>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684470DD" w14:textId="5DCE3DDF" w:rsidR="1358D950" w:rsidRDefault="1358D950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>GSMA 5GMRR would like to thank 3GPP SA3 for their LS on PRINS security profiles</w:t>
      </w:r>
      <w:r w:rsidR="36605E1F" w:rsidRPr="53AD409B">
        <w:rPr>
          <w:rFonts w:eastAsia="Arial" w:cs="Arial"/>
          <w:szCs w:val="22"/>
        </w:rPr>
        <w:t xml:space="preserve"> (S3-235067)</w:t>
      </w:r>
      <w:r w:rsidRPr="53AD409B">
        <w:rPr>
          <w:rFonts w:eastAsia="Arial" w:cs="Arial"/>
          <w:szCs w:val="22"/>
        </w:rPr>
        <w:t xml:space="preserve">. </w:t>
      </w:r>
      <w:r w:rsidR="4DFD1223" w:rsidRPr="53AD409B">
        <w:rPr>
          <w:rFonts w:eastAsia="Arial" w:cs="Arial"/>
          <w:szCs w:val="22"/>
        </w:rPr>
        <w:t xml:space="preserve">Currently, this work is ongoing and takes the form of parsing 5G API definitions (YAML) </w:t>
      </w:r>
      <w:r w:rsidR="276D207A" w:rsidRPr="53AD409B">
        <w:rPr>
          <w:rFonts w:eastAsia="Arial" w:cs="Arial"/>
          <w:szCs w:val="22"/>
        </w:rPr>
        <w:t xml:space="preserve">for the purposes of </w:t>
      </w:r>
      <w:r w:rsidR="4DFD1223" w:rsidRPr="53AD409B">
        <w:rPr>
          <w:rFonts w:eastAsia="Arial" w:cs="Arial"/>
          <w:szCs w:val="22"/>
        </w:rPr>
        <w:t>e</w:t>
      </w:r>
      <w:r w:rsidR="06BF9313" w:rsidRPr="53AD409B">
        <w:rPr>
          <w:rFonts w:eastAsia="Arial" w:cs="Arial"/>
          <w:szCs w:val="22"/>
        </w:rPr>
        <w:t xml:space="preserve">xtracting </w:t>
      </w:r>
      <w:r w:rsidR="4DFD1223" w:rsidRPr="53AD409B">
        <w:rPr>
          <w:rFonts w:eastAsia="Arial" w:cs="Arial"/>
          <w:szCs w:val="22"/>
        </w:rPr>
        <w:t xml:space="preserve">the </w:t>
      </w:r>
      <w:r w:rsidR="7D871FCC" w:rsidRPr="53AD409B">
        <w:rPr>
          <w:rFonts w:eastAsia="Arial" w:cs="Arial"/>
          <w:szCs w:val="22"/>
        </w:rPr>
        <w:t xml:space="preserve">information </w:t>
      </w:r>
      <w:r w:rsidR="55F05B13" w:rsidRPr="53AD409B">
        <w:rPr>
          <w:rFonts w:eastAsia="Arial" w:cs="Arial"/>
          <w:szCs w:val="22"/>
        </w:rPr>
        <w:t xml:space="preserve">required for the </w:t>
      </w:r>
      <w:r w:rsidR="094DA840" w:rsidRPr="53AD409B">
        <w:rPr>
          <w:rFonts w:eastAsia="Arial" w:cs="Arial"/>
          <w:szCs w:val="22"/>
        </w:rPr>
        <w:t>“</w:t>
      </w:r>
      <w:proofErr w:type="spellStart"/>
      <w:r w:rsidR="4DFD1223" w:rsidRPr="53AD409B">
        <w:rPr>
          <w:rFonts w:eastAsia="Arial" w:cs="Arial"/>
          <w:szCs w:val="22"/>
        </w:rPr>
        <w:t>A</w:t>
      </w:r>
      <w:r w:rsidR="6F2ED1AC" w:rsidRPr="53AD409B">
        <w:rPr>
          <w:rFonts w:eastAsia="Arial" w:cs="Arial"/>
          <w:szCs w:val="22"/>
        </w:rPr>
        <w:t>piIeMapping</w:t>
      </w:r>
      <w:proofErr w:type="spellEnd"/>
      <w:r w:rsidR="2DF68EDF" w:rsidRPr="53AD409B">
        <w:rPr>
          <w:rFonts w:eastAsia="Arial" w:cs="Arial"/>
          <w:szCs w:val="22"/>
        </w:rPr>
        <w:t>”</w:t>
      </w:r>
      <w:r w:rsidR="6F2ED1AC" w:rsidRPr="53AD409B">
        <w:rPr>
          <w:rFonts w:eastAsia="Arial" w:cs="Arial"/>
          <w:szCs w:val="22"/>
        </w:rPr>
        <w:t xml:space="preserve"> structure </w:t>
      </w:r>
      <w:r w:rsidR="3379D7C3" w:rsidRPr="53AD409B">
        <w:rPr>
          <w:rFonts w:eastAsia="Arial" w:cs="Arial"/>
          <w:szCs w:val="22"/>
        </w:rPr>
        <w:t xml:space="preserve">(see Table </w:t>
      </w:r>
      <w:r w:rsidR="4342E8C6" w:rsidRPr="53AD409B">
        <w:rPr>
          <w:rFonts w:eastAsia="Arial" w:cs="Arial"/>
          <w:szCs w:val="22"/>
        </w:rPr>
        <w:t xml:space="preserve">6.1.5.2.7-1 </w:t>
      </w:r>
      <w:r w:rsidR="3379D7C3" w:rsidRPr="53AD409B">
        <w:rPr>
          <w:rFonts w:eastAsia="Arial" w:cs="Arial"/>
          <w:szCs w:val="22"/>
        </w:rPr>
        <w:t>of TS 29.573)</w:t>
      </w:r>
      <w:r w:rsidR="725B0051" w:rsidRPr="53AD409B">
        <w:rPr>
          <w:rFonts w:eastAsia="Arial" w:cs="Arial"/>
          <w:szCs w:val="22"/>
        </w:rPr>
        <w:t xml:space="preserve">. Due to the large number of information elements in the 5G APIs, and </w:t>
      </w:r>
      <w:proofErr w:type="gramStart"/>
      <w:r w:rsidR="725B0051" w:rsidRPr="53AD409B">
        <w:rPr>
          <w:rFonts w:eastAsia="Arial" w:cs="Arial"/>
          <w:szCs w:val="22"/>
        </w:rPr>
        <w:t>in order to</w:t>
      </w:r>
      <w:proofErr w:type="gramEnd"/>
      <w:r w:rsidR="725B0051" w:rsidRPr="53AD409B">
        <w:rPr>
          <w:rFonts w:eastAsia="Arial" w:cs="Arial"/>
          <w:szCs w:val="22"/>
        </w:rPr>
        <w:t xml:space="preserve"> </w:t>
      </w:r>
      <w:r w:rsidR="4914D90B" w:rsidRPr="53AD409B">
        <w:rPr>
          <w:rFonts w:eastAsia="Arial" w:cs="Arial"/>
          <w:szCs w:val="22"/>
        </w:rPr>
        <w:t xml:space="preserve">avoid </w:t>
      </w:r>
      <w:r w:rsidR="0C685980" w:rsidRPr="53AD409B">
        <w:rPr>
          <w:rFonts w:eastAsia="Arial" w:cs="Arial"/>
          <w:szCs w:val="22"/>
        </w:rPr>
        <w:t xml:space="preserve">manual </w:t>
      </w:r>
      <w:r w:rsidR="0FFD7DDD" w:rsidRPr="53AD409B">
        <w:rPr>
          <w:rFonts w:eastAsia="Arial" w:cs="Arial"/>
          <w:szCs w:val="22"/>
        </w:rPr>
        <w:t>mistakes</w:t>
      </w:r>
      <w:r w:rsidR="725B0051" w:rsidRPr="53AD409B">
        <w:rPr>
          <w:rFonts w:eastAsia="Arial" w:cs="Arial"/>
          <w:szCs w:val="22"/>
        </w:rPr>
        <w:t>,</w:t>
      </w:r>
      <w:r w:rsidR="5FFBDEF1" w:rsidRPr="53AD409B">
        <w:rPr>
          <w:rFonts w:eastAsia="Arial" w:cs="Arial"/>
          <w:szCs w:val="22"/>
        </w:rPr>
        <w:t xml:space="preserve"> </w:t>
      </w:r>
      <w:r w:rsidR="0D9C227F" w:rsidRPr="53AD409B">
        <w:rPr>
          <w:rFonts w:eastAsia="Arial" w:cs="Arial"/>
          <w:szCs w:val="22"/>
        </w:rPr>
        <w:t xml:space="preserve">such </w:t>
      </w:r>
      <w:r w:rsidR="5FFBDEF1" w:rsidRPr="53AD409B">
        <w:rPr>
          <w:rFonts w:eastAsia="Arial" w:cs="Arial"/>
          <w:szCs w:val="22"/>
        </w:rPr>
        <w:t xml:space="preserve">automatic extraction appears to be a promising course of action. </w:t>
      </w:r>
    </w:p>
    <w:p w14:paraId="4A8C1B88" w14:textId="0AEE7E01" w:rsidR="1B51F1D6" w:rsidRDefault="1B51F1D6" w:rsidP="53AD409B">
      <w:pPr>
        <w:rPr>
          <w:rFonts w:eastAsia="Arial" w:cs="Arial"/>
          <w:szCs w:val="22"/>
        </w:rPr>
      </w:pPr>
      <w:r w:rsidRPr="00B16096">
        <w:rPr>
          <w:rFonts w:eastAsia="Arial" w:cs="Arial"/>
          <w:szCs w:val="22"/>
          <w:highlight w:val="yellow"/>
        </w:rPr>
        <w:t>However,</w:t>
      </w:r>
      <w:r w:rsidR="021FDB7E" w:rsidRPr="00B16096">
        <w:rPr>
          <w:rFonts w:eastAsia="Arial" w:cs="Arial"/>
          <w:szCs w:val="22"/>
          <w:highlight w:val="yellow"/>
        </w:rPr>
        <w:t xml:space="preserve"> </w:t>
      </w:r>
      <w:r w:rsidR="43B81C56" w:rsidRPr="00B16096">
        <w:rPr>
          <w:rFonts w:eastAsia="Arial" w:cs="Arial"/>
          <w:szCs w:val="22"/>
          <w:highlight w:val="yellow"/>
        </w:rPr>
        <w:t>while clause 6.2 of TS. 29.</w:t>
      </w:r>
      <w:r w:rsidR="30D72007" w:rsidRPr="1F6633F7">
        <w:rPr>
          <w:rFonts w:eastAsia="Arial" w:cs="Arial"/>
          <w:szCs w:val="22"/>
          <w:highlight w:val="yellow"/>
        </w:rPr>
        <w:t>5</w:t>
      </w:r>
      <w:r w:rsidR="43B81C56" w:rsidRPr="00B16096">
        <w:rPr>
          <w:rFonts w:eastAsia="Arial" w:cs="Arial"/>
          <w:szCs w:val="22"/>
          <w:highlight w:val="yellow"/>
        </w:rPr>
        <w:t xml:space="preserve">01 mandates a maximum nesting level of 32, </w:t>
      </w:r>
      <w:r w:rsidR="7410752E" w:rsidRPr="00B16096">
        <w:rPr>
          <w:rFonts w:eastAsia="Arial" w:cs="Arial"/>
          <w:szCs w:val="22"/>
          <w:highlight w:val="yellow"/>
        </w:rPr>
        <w:t xml:space="preserve">this limit is not evident in the </w:t>
      </w:r>
      <w:r w:rsidR="11948F12" w:rsidRPr="00B16096">
        <w:rPr>
          <w:rFonts w:eastAsia="Arial" w:cs="Arial"/>
          <w:szCs w:val="22"/>
          <w:highlight w:val="yellow"/>
        </w:rPr>
        <w:t>API</w:t>
      </w:r>
      <w:r w:rsidR="479B24D4" w:rsidRPr="00B16096">
        <w:rPr>
          <w:rFonts w:eastAsia="Arial" w:cs="Arial"/>
          <w:szCs w:val="22"/>
          <w:highlight w:val="yellow"/>
        </w:rPr>
        <w:t xml:space="preserve"> definitions.</w:t>
      </w:r>
      <w:r w:rsidR="11948F12" w:rsidRPr="1F6633F7">
        <w:rPr>
          <w:rFonts w:eastAsia="Arial" w:cs="Arial"/>
          <w:szCs w:val="22"/>
        </w:rPr>
        <w:t xml:space="preserve"> </w:t>
      </w:r>
      <w:proofErr w:type="gramStart"/>
      <w:r w:rsidR="2E201EC8" w:rsidRPr="1F6633F7">
        <w:rPr>
          <w:rFonts w:eastAsia="Arial" w:cs="Arial"/>
          <w:szCs w:val="22"/>
        </w:rPr>
        <w:t>In particular, certain</w:t>
      </w:r>
      <w:proofErr w:type="gramEnd"/>
      <w:r w:rsidR="2E201EC8" w:rsidRPr="1F6633F7">
        <w:rPr>
          <w:rFonts w:eastAsia="Arial" w:cs="Arial"/>
          <w:szCs w:val="22"/>
        </w:rPr>
        <w:t xml:space="preserve"> 5G APIs </w:t>
      </w:r>
      <w:r w:rsidR="389B02FF" w:rsidRPr="1F6633F7">
        <w:rPr>
          <w:rFonts w:eastAsia="Arial" w:cs="Arial"/>
          <w:szCs w:val="22"/>
        </w:rPr>
        <w:t xml:space="preserve">appear to </w:t>
      </w:r>
      <w:r w:rsidR="3D992BC0" w:rsidRPr="1F6633F7">
        <w:rPr>
          <w:rFonts w:eastAsia="Arial" w:cs="Arial"/>
          <w:szCs w:val="22"/>
        </w:rPr>
        <w:t>a</w:t>
      </w:r>
      <w:r w:rsidR="5427B62C" w:rsidRPr="1F6633F7">
        <w:rPr>
          <w:rFonts w:eastAsia="Arial" w:cs="Arial"/>
          <w:szCs w:val="22"/>
        </w:rPr>
        <w:t xml:space="preserve">llow </w:t>
      </w:r>
      <w:r w:rsidR="65395766" w:rsidRPr="1F6633F7">
        <w:rPr>
          <w:rFonts w:eastAsia="Arial" w:cs="Arial"/>
          <w:szCs w:val="22"/>
        </w:rPr>
        <w:t xml:space="preserve">arbitrarily </w:t>
      </w:r>
      <w:r w:rsidR="5427B62C" w:rsidRPr="1F6633F7">
        <w:rPr>
          <w:rFonts w:eastAsia="Arial" w:cs="Arial"/>
          <w:szCs w:val="22"/>
        </w:rPr>
        <w:t>many nesting levels within JSON</w:t>
      </w:r>
      <w:r w:rsidR="5C29C070" w:rsidRPr="1F6633F7">
        <w:rPr>
          <w:rFonts w:eastAsia="Arial" w:cs="Arial"/>
          <w:szCs w:val="22"/>
        </w:rPr>
        <w:t xml:space="preserve"> data. For example, the </w:t>
      </w:r>
      <w:r w:rsidR="69407ACC" w:rsidRPr="1F6633F7">
        <w:rPr>
          <w:rFonts w:eastAsia="Arial" w:cs="Arial"/>
          <w:szCs w:val="22"/>
        </w:rPr>
        <w:t>“</w:t>
      </w:r>
      <w:proofErr w:type="spellStart"/>
      <w:r w:rsidR="69407ACC" w:rsidRPr="1F6633F7">
        <w:rPr>
          <w:rFonts w:eastAsia="Arial" w:cs="Arial"/>
          <w:szCs w:val="22"/>
        </w:rPr>
        <w:t>amData</w:t>
      </w:r>
      <w:proofErr w:type="spellEnd"/>
      <w:r w:rsidR="69407ACC" w:rsidRPr="1F6633F7">
        <w:rPr>
          <w:rFonts w:eastAsia="Arial" w:cs="Arial"/>
          <w:szCs w:val="22"/>
        </w:rPr>
        <w:t xml:space="preserve">” parameter, included in the </w:t>
      </w:r>
      <w:r w:rsidR="5C29C070" w:rsidRPr="1F6633F7">
        <w:rPr>
          <w:rFonts w:eastAsia="Arial" w:cs="Arial"/>
          <w:szCs w:val="22"/>
        </w:rPr>
        <w:t>“200”-</w:t>
      </w:r>
      <w:r w:rsidR="385DADA7" w:rsidRPr="1F6633F7">
        <w:rPr>
          <w:rFonts w:eastAsia="Arial" w:cs="Arial"/>
          <w:szCs w:val="22"/>
        </w:rPr>
        <w:t>r</w:t>
      </w:r>
      <w:r w:rsidR="5C29C070" w:rsidRPr="1F6633F7">
        <w:rPr>
          <w:rFonts w:eastAsia="Arial" w:cs="Arial"/>
          <w:szCs w:val="22"/>
        </w:rPr>
        <w:t>esponse to the request</w:t>
      </w:r>
      <w:r w:rsidR="3E537072" w:rsidRPr="1F6633F7">
        <w:rPr>
          <w:rFonts w:eastAsia="Arial" w:cs="Arial"/>
          <w:szCs w:val="22"/>
        </w:rPr>
        <w:t xml:space="preserve"> </w:t>
      </w:r>
      <w:r w:rsidR="5C29C070" w:rsidRPr="1F6633F7">
        <w:rPr>
          <w:rFonts w:ascii="Courier New" w:eastAsia="Courier New" w:hAnsi="Courier New" w:cs="Courier New"/>
          <w:b/>
          <w:bCs/>
          <w:sz w:val="20"/>
        </w:rPr>
        <w:t>GET 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apiroot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}/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nudm-sdm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/v2/{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supi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</w:t>
      </w:r>
      <w:r w:rsidR="13A82BBB" w:rsidRPr="1F6633F7">
        <w:rPr>
          <w:rFonts w:eastAsia="Arial" w:cs="Arial"/>
          <w:szCs w:val="22"/>
        </w:rPr>
        <w:t xml:space="preserve">, defined in TS 29.503, </w:t>
      </w:r>
      <w:r w:rsidR="1A8C8B1C" w:rsidRPr="1F6633F7">
        <w:rPr>
          <w:rFonts w:eastAsia="Arial" w:cs="Arial"/>
          <w:szCs w:val="22"/>
        </w:rPr>
        <w:t>contains the substructure “</w:t>
      </w:r>
      <w:proofErr w:type="spellStart"/>
      <w:r w:rsidR="1A8C8B1C" w:rsidRPr="1F6633F7">
        <w:rPr>
          <w:rFonts w:eastAsia="Arial" w:cs="Arial"/>
          <w:szCs w:val="22"/>
        </w:rPr>
        <w:t>sharedDataList</w:t>
      </w:r>
      <w:proofErr w:type="spellEnd"/>
      <w:r w:rsidR="1A8C8B1C" w:rsidRPr="1F6633F7">
        <w:rPr>
          <w:rFonts w:eastAsia="Arial" w:cs="Arial"/>
          <w:szCs w:val="22"/>
        </w:rPr>
        <w:t>” which, in turn, contains</w:t>
      </w:r>
      <w:r w:rsidR="5B427E6F" w:rsidRPr="1F6633F7">
        <w:rPr>
          <w:rFonts w:eastAsia="Arial" w:cs="Arial"/>
          <w:szCs w:val="22"/>
        </w:rPr>
        <w:t xml:space="preserve"> the substructure “</w:t>
      </w:r>
      <w:proofErr w:type="spellStart"/>
      <w:r w:rsidR="5B427E6F" w:rsidRPr="1F6633F7">
        <w:rPr>
          <w:rFonts w:eastAsia="Arial" w:cs="Arial"/>
          <w:szCs w:val="22"/>
        </w:rPr>
        <w:t>sharedAmData</w:t>
      </w:r>
      <w:proofErr w:type="spellEnd"/>
      <w:r w:rsidR="5B427E6F" w:rsidRPr="1F6633F7">
        <w:rPr>
          <w:rFonts w:eastAsia="Arial" w:cs="Arial"/>
          <w:szCs w:val="22"/>
        </w:rPr>
        <w:t>”</w:t>
      </w:r>
      <w:r w:rsidR="530DF87E" w:rsidRPr="1F6633F7">
        <w:rPr>
          <w:rFonts w:eastAsia="Arial" w:cs="Arial"/>
          <w:szCs w:val="22"/>
        </w:rPr>
        <w:t>. Since both “</w:t>
      </w:r>
      <w:proofErr w:type="spellStart"/>
      <w:r w:rsidR="530DF87E" w:rsidRPr="1F6633F7">
        <w:rPr>
          <w:rFonts w:eastAsia="Arial" w:cs="Arial"/>
          <w:szCs w:val="22"/>
        </w:rPr>
        <w:t>amData</w:t>
      </w:r>
      <w:proofErr w:type="spellEnd"/>
      <w:r w:rsidR="530DF87E" w:rsidRPr="1F6633F7">
        <w:rPr>
          <w:rFonts w:eastAsia="Arial" w:cs="Arial"/>
          <w:szCs w:val="22"/>
        </w:rPr>
        <w:t>” and “</w:t>
      </w:r>
      <w:proofErr w:type="spellStart"/>
      <w:r w:rsidR="530DF87E" w:rsidRPr="1F6633F7">
        <w:rPr>
          <w:rFonts w:eastAsia="Arial" w:cs="Arial"/>
          <w:szCs w:val="22"/>
        </w:rPr>
        <w:t>sharedAmData</w:t>
      </w:r>
      <w:proofErr w:type="spellEnd"/>
      <w:r w:rsidR="530DF87E" w:rsidRPr="1F6633F7">
        <w:rPr>
          <w:rFonts w:eastAsia="Arial" w:cs="Arial"/>
          <w:szCs w:val="22"/>
        </w:rPr>
        <w:t xml:space="preserve">” share the same schema definition, </w:t>
      </w:r>
      <w:r w:rsidR="3EA965BD" w:rsidRPr="1F6633F7">
        <w:rPr>
          <w:rFonts w:eastAsia="Arial" w:cs="Arial"/>
          <w:szCs w:val="22"/>
        </w:rPr>
        <w:t xml:space="preserve">the resulting JSON structure has an undefined number of nesting levels. </w:t>
      </w:r>
      <w:r w:rsidR="38E1DFC9" w:rsidRPr="1F6633F7">
        <w:rPr>
          <w:rFonts w:eastAsia="Arial" w:cs="Arial"/>
          <w:szCs w:val="22"/>
        </w:rPr>
        <w:t>This gives rise to the following questions.</w:t>
      </w:r>
    </w:p>
    <w:p w14:paraId="65C75AE7" w14:textId="329C911E" w:rsidR="53AD409B" w:rsidRDefault="53AD409B" w:rsidP="53AD409B">
      <w:pPr>
        <w:rPr>
          <w:rFonts w:eastAsia="Arial" w:cs="Arial"/>
          <w:szCs w:val="22"/>
        </w:rPr>
      </w:pPr>
    </w:p>
    <w:p w14:paraId="6AF924A9" w14:textId="491EBDD2" w:rsidR="38E1DFC9" w:rsidRDefault="38E1DFC9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lastRenderedPageBreak/>
        <w:t xml:space="preserve">Q1: What is the </w:t>
      </w:r>
      <w:r w:rsidR="0CCB2F8C" w:rsidRPr="53AD409B">
        <w:rPr>
          <w:rFonts w:eastAsia="Arial" w:cs="Arial"/>
          <w:szCs w:val="22"/>
        </w:rPr>
        <w:t xml:space="preserve">minimum </w:t>
      </w:r>
      <w:r w:rsidRPr="53AD409B">
        <w:rPr>
          <w:rFonts w:eastAsia="Arial" w:cs="Arial"/>
          <w:szCs w:val="22"/>
        </w:rPr>
        <w:t>number of</w:t>
      </w:r>
      <w:r w:rsidR="7786C4FA" w:rsidRPr="53AD409B">
        <w:rPr>
          <w:rFonts w:eastAsia="Arial" w:cs="Arial"/>
          <w:szCs w:val="22"/>
        </w:rPr>
        <w:t xml:space="preserve"> nesting</w:t>
      </w:r>
      <w:r w:rsidRPr="53AD409B">
        <w:rPr>
          <w:rFonts w:eastAsia="Arial" w:cs="Arial"/>
          <w:szCs w:val="22"/>
        </w:rPr>
        <w:t xml:space="preserve"> levels of JSON elements that a SEPP </w:t>
      </w:r>
      <w:r w:rsidR="2C372439" w:rsidRPr="53AD409B">
        <w:rPr>
          <w:rFonts w:eastAsia="Arial" w:cs="Arial"/>
          <w:szCs w:val="22"/>
        </w:rPr>
        <w:t xml:space="preserve">shall </w:t>
      </w:r>
      <w:r w:rsidRPr="53AD409B">
        <w:rPr>
          <w:rFonts w:eastAsia="Arial" w:cs="Arial"/>
          <w:szCs w:val="22"/>
        </w:rPr>
        <w:t xml:space="preserve">be able to process, and what error code shall be used if </w:t>
      </w:r>
      <w:r w:rsidR="6C76E4C9" w:rsidRPr="53AD409B">
        <w:rPr>
          <w:rFonts w:eastAsia="Arial" w:cs="Arial"/>
          <w:szCs w:val="22"/>
        </w:rPr>
        <w:t>the maximum number of nesting levels supported</w:t>
      </w:r>
      <w:r w:rsidR="08CC1D7C" w:rsidRPr="53AD409B">
        <w:rPr>
          <w:rFonts w:eastAsia="Arial" w:cs="Arial"/>
          <w:szCs w:val="22"/>
        </w:rPr>
        <w:t xml:space="preserve"> is exceeded</w:t>
      </w:r>
      <w:r w:rsidR="39FED833" w:rsidRPr="53AD409B">
        <w:rPr>
          <w:rFonts w:eastAsia="Arial" w:cs="Arial"/>
          <w:szCs w:val="22"/>
        </w:rPr>
        <w:t>?</w:t>
      </w:r>
      <w:r w:rsidR="3EB5B4DA" w:rsidRPr="53AD409B">
        <w:rPr>
          <w:rFonts w:eastAsia="Arial" w:cs="Arial"/>
          <w:szCs w:val="22"/>
        </w:rPr>
        <w:t xml:space="preserve"> </w:t>
      </w:r>
    </w:p>
    <w:p w14:paraId="40BA00B8" w14:textId="027E0BFD" w:rsidR="53AD409B" w:rsidRDefault="53AD409B" w:rsidP="53AD409B">
      <w:pPr>
        <w:rPr>
          <w:rFonts w:eastAsia="Arial" w:cs="Arial"/>
          <w:szCs w:val="22"/>
        </w:rPr>
      </w:pPr>
    </w:p>
    <w:p w14:paraId="2368DDD4" w14:textId="7A64B0EB" w:rsidR="39FED833" w:rsidRDefault="39FED833" w:rsidP="53AD409B">
      <w:pPr>
        <w:rPr>
          <w:rFonts w:eastAsia="Arial" w:cs="Arial"/>
          <w:szCs w:val="22"/>
        </w:rPr>
      </w:pPr>
      <w:r w:rsidRPr="1F6633F7">
        <w:rPr>
          <w:rFonts w:eastAsia="Arial" w:cs="Arial"/>
          <w:szCs w:val="22"/>
        </w:rPr>
        <w:t xml:space="preserve">Q2: </w:t>
      </w:r>
      <w:r w:rsidR="79AA3944" w:rsidRPr="1F6633F7">
        <w:rPr>
          <w:rFonts w:eastAsia="Arial" w:cs="Arial"/>
          <w:szCs w:val="22"/>
        </w:rPr>
        <w:t xml:space="preserve">Table 6.1.5.2.8-1 </w:t>
      </w:r>
      <w:r w:rsidR="384F1E76" w:rsidRPr="1F6633F7">
        <w:rPr>
          <w:rFonts w:eastAsia="Arial" w:cs="Arial"/>
          <w:szCs w:val="22"/>
        </w:rPr>
        <w:t xml:space="preserve">of TS 29.573 </w:t>
      </w:r>
      <w:r w:rsidR="79AA3944" w:rsidRPr="1F6633F7">
        <w:rPr>
          <w:rFonts w:eastAsia="Arial" w:cs="Arial"/>
          <w:szCs w:val="22"/>
        </w:rPr>
        <w:t xml:space="preserve">stipulates that only the JSON pointer </w:t>
      </w:r>
      <w:r w:rsidR="18A2C4F5" w:rsidRPr="1F6633F7">
        <w:rPr>
          <w:rFonts w:eastAsia="Arial" w:cs="Arial"/>
          <w:szCs w:val="22"/>
        </w:rPr>
        <w:t xml:space="preserve">of the </w:t>
      </w:r>
      <w:r w:rsidR="18A2C4F5" w:rsidRPr="1F6633F7">
        <w:rPr>
          <w:rFonts w:eastAsia="Arial" w:cs="Arial"/>
          <w:i/>
          <w:iCs/>
          <w:szCs w:val="22"/>
        </w:rPr>
        <w:t xml:space="preserve">leaf </w:t>
      </w:r>
      <w:r w:rsidR="18A2C4F5" w:rsidRPr="1F6633F7">
        <w:rPr>
          <w:rFonts w:eastAsia="Arial" w:cs="Arial"/>
          <w:szCs w:val="22"/>
        </w:rPr>
        <w:t xml:space="preserve">IEs </w:t>
      </w:r>
      <w:proofErr w:type="gramStart"/>
      <w:r w:rsidR="18A2C4F5" w:rsidRPr="1F6633F7">
        <w:rPr>
          <w:rFonts w:eastAsia="Arial" w:cs="Arial"/>
          <w:szCs w:val="22"/>
        </w:rPr>
        <w:t>are</w:t>
      </w:r>
      <w:proofErr w:type="gramEnd"/>
      <w:r w:rsidR="18A2C4F5" w:rsidRPr="1F6633F7">
        <w:rPr>
          <w:rFonts w:eastAsia="Arial" w:cs="Arial"/>
          <w:szCs w:val="22"/>
        </w:rPr>
        <w:t xml:space="preserve"> included.</w:t>
      </w:r>
      <w:r w:rsidR="4110C12D" w:rsidRPr="1F6633F7">
        <w:rPr>
          <w:rFonts w:eastAsia="Arial" w:cs="Arial"/>
          <w:szCs w:val="22"/>
        </w:rPr>
        <w:t xml:space="preserve"> However, </w:t>
      </w:r>
      <w:r w:rsidR="1DA8A9FC" w:rsidRPr="1F6633F7">
        <w:rPr>
          <w:rFonts w:eastAsia="Arial" w:cs="Arial"/>
          <w:szCs w:val="22"/>
        </w:rPr>
        <w:t xml:space="preserve">the </w:t>
      </w:r>
      <w:r w:rsidR="4B7014BD" w:rsidRPr="1F6633F7">
        <w:rPr>
          <w:rFonts w:eastAsia="Arial" w:cs="Arial"/>
          <w:szCs w:val="22"/>
        </w:rPr>
        <w:t xml:space="preserve">finite </w:t>
      </w:r>
      <w:r w:rsidR="47E40714" w:rsidRPr="1F6633F7">
        <w:rPr>
          <w:rFonts w:eastAsia="Arial" w:cs="Arial"/>
          <w:szCs w:val="22"/>
        </w:rPr>
        <w:t>"</w:t>
      </w:r>
      <w:proofErr w:type="spellStart"/>
      <w:r w:rsidR="47E40714" w:rsidRPr="1F6633F7">
        <w:rPr>
          <w:rFonts w:eastAsia="Arial" w:cs="Arial"/>
          <w:szCs w:val="22"/>
        </w:rPr>
        <w:t>IeList</w:t>
      </w:r>
      <w:proofErr w:type="spellEnd"/>
      <w:r w:rsidR="47E40714" w:rsidRPr="1F6633F7">
        <w:rPr>
          <w:rFonts w:eastAsia="Arial" w:cs="Arial"/>
          <w:szCs w:val="22"/>
        </w:rPr>
        <w:t xml:space="preserve">" list </w:t>
      </w:r>
      <w:r w:rsidR="31659A27" w:rsidRPr="1F6633F7">
        <w:rPr>
          <w:rFonts w:eastAsia="Arial" w:cs="Arial"/>
          <w:szCs w:val="22"/>
        </w:rPr>
        <w:t>necessarily</w:t>
      </w:r>
      <w:r w:rsidR="64AE8152" w:rsidRPr="1F6633F7">
        <w:rPr>
          <w:rFonts w:eastAsia="Arial" w:cs="Arial"/>
          <w:szCs w:val="22"/>
        </w:rPr>
        <w:t xml:space="preserve"> define</w:t>
      </w:r>
      <w:r w:rsidR="716F3E9B" w:rsidRPr="1F6633F7">
        <w:rPr>
          <w:rFonts w:eastAsia="Arial" w:cs="Arial"/>
          <w:szCs w:val="22"/>
        </w:rPr>
        <w:t>s</w:t>
      </w:r>
      <w:r w:rsidR="64AE8152" w:rsidRPr="1F6633F7">
        <w:rPr>
          <w:rFonts w:eastAsia="Arial" w:cs="Arial"/>
          <w:szCs w:val="22"/>
        </w:rPr>
        <w:t xml:space="preserve"> an upper limit to the number of levels for nested JSON elements. </w:t>
      </w:r>
      <w:proofErr w:type="gramStart"/>
      <w:r w:rsidR="64AE8152" w:rsidRPr="1F6633F7">
        <w:rPr>
          <w:rFonts w:eastAsia="Arial" w:cs="Arial"/>
          <w:szCs w:val="22"/>
        </w:rPr>
        <w:t>Generally speaking, the</w:t>
      </w:r>
      <w:proofErr w:type="gramEnd"/>
      <w:r w:rsidR="64AE8152" w:rsidRPr="1F6633F7">
        <w:rPr>
          <w:rFonts w:eastAsia="Arial" w:cs="Arial"/>
          <w:szCs w:val="22"/>
        </w:rPr>
        <w:t xml:space="preserve"> cutoff may occur at a non-leaf.</w:t>
      </w:r>
      <w:r w:rsidR="59C97E2B" w:rsidRPr="1F6633F7">
        <w:rPr>
          <w:rFonts w:eastAsia="Arial" w:cs="Arial"/>
          <w:szCs w:val="22"/>
        </w:rPr>
        <w:t xml:space="preserve"> </w:t>
      </w:r>
      <w:r w:rsidR="33756DBC" w:rsidRPr="1F6633F7">
        <w:rPr>
          <w:rFonts w:eastAsia="Arial" w:cs="Arial"/>
          <w:szCs w:val="22"/>
        </w:rPr>
        <w:t>How to resolve this situation</w:t>
      </w:r>
      <w:r w:rsidR="24763D79" w:rsidRPr="1F6633F7">
        <w:rPr>
          <w:rFonts w:eastAsia="Arial" w:cs="Arial"/>
          <w:szCs w:val="22"/>
        </w:rPr>
        <w:t xml:space="preserve"> with respect to populating the “</w:t>
      </w:r>
      <w:proofErr w:type="spellStart"/>
      <w:r w:rsidR="24763D79" w:rsidRPr="1F6633F7">
        <w:rPr>
          <w:rFonts w:eastAsia="Arial" w:cs="Arial"/>
          <w:szCs w:val="22"/>
        </w:rPr>
        <w:t>IeList</w:t>
      </w:r>
      <w:proofErr w:type="spellEnd"/>
      <w:r w:rsidR="24763D79" w:rsidRPr="1F6633F7">
        <w:rPr>
          <w:rFonts w:eastAsia="Arial" w:cs="Arial"/>
          <w:szCs w:val="22"/>
        </w:rPr>
        <w:t>” field of the “</w:t>
      </w:r>
      <w:proofErr w:type="spellStart"/>
      <w:r w:rsidR="24763D79" w:rsidRPr="1F6633F7">
        <w:rPr>
          <w:rFonts w:eastAsia="Arial" w:cs="Arial"/>
          <w:szCs w:val="22"/>
        </w:rPr>
        <w:t>ApiIeMapping</w:t>
      </w:r>
      <w:proofErr w:type="spellEnd"/>
      <w:r w:rsidR="24763D79" w:rsidRPr="1F6633F7">
        <w:rPr>
          <w:rFonts w:eastAsia="Arial" w:cs="Arial"/>
          <w:szCs w:val="22"/>
        </w:rPr>
        <w:t>” structure</w:t>
      </w:r>
      <w:r w:rsidR="33756DBC" w:rsidRPr="1F6633F7">
        <w:rPr>
          <w:rFonts w:eastAsia="Arial" w:cs="Arial"/>
          <w:szCs w:val="22"/>
        </w:rPr>
        <w:t xml:space="preserve"> in cases </w:t>
      </w:r>
      <w:proofErr w:type="gramStart"/>
      <w:r w:rsidR="33756DBC" w:rsidRPr="1F6633F7">
        <w:rPr>
          <w:rFonts w:eastAsia="Arial" w:cs="Arial"/>
          <w:szCs w:val="22"/>
        </w:rPr>
        <w:t>similar to</w:t>
      </w:r>
      <w:proofErr w:type="gramEnd"/>
      <w:r w:rsidR="33756DBC" w:rsidRPr="1F6633F7">
        <w:rPr>
          <w:rFonts w:eastAsia="Arial" w:cs="Arial"/>
          <w:szCs w:val="22"/>
        </w:rPr>
        <w:t xml:space="preserve"> the example above?</w:t>
      </w:r>
      <w:r w:rsidR="391BF0C4" w:rsidRPr="1F6633F7">
        <w:rPr>
          <w:rFonts w:eastAsia="Arial" w:cs="Arial"/>
          <w:szCs w:val="22"/>
        </w:rPr>
        <w:t xml:space="preserve"> Should the field be populated with </w:t>
      </w:r>
      <w:r w:rsidR="4ECBA63B" w:rsidRPr="1F6633F7">
        <w:rPr>
          <w:rFonts w:eastAsia="Arial" w:cs="Arial"/>
          <w:szCs w:val="22"/>
        </w:rPr>
        <w:t xml:space="preserve">all possibilities of up to </w:t>
      </w:r>
      <w:r w:rsidR="391BF0C4" w:rsidRPr="1F6633F7">
        <w:rPr>
          <w:rFonts w:eastAsia="Arial" w:cs="Arial"/>
          <w:szCs w:val="22"/>
        </w:rPr>
        <w:t>32 nesting levels in such situations?</w:t>
      </w:r>
    </w:p>
    <w:p w14:paraId="5C34D372" w14:textId="4EA8CF28" w:rsidR="00352CE4" w:rsidRPr="00EA2FF0" w:rsidRDefault="00352CE4" w:rsidP="00352CE4">
      <w:pPr>
        <w:pStyle w:val="Heading1"/>
        <w:rPr>
          <w:color w:val="000000" w:themeColor="text1"/>
        </w:rPr>
      </w:pPr>
      <w:r w:rsidRPr="53AD409B">
        <w:rPr>
          <w:color w:val="000000" w:themeColor="text1"/>
        </w:rPr>
        <w:t>Request to 3GPP</w:t>
      </w:r>
      <w:r w:rsidR="368E643C" w:rsidRPr="53AD409B">
        <w:rPr>
          <w:color w:val="000000" w:themeColor="text1"/>
        </w:rPr>
        <w:t xml:space="preserve"> </w:t>
      </w:r>
    </w:p>
    <w:p w14:paraId="75F9969F" w14:textId="5ECB755D" w:rsidR="00352CE4" w:rsidRPr="00EA2FF0" w:rsidRDefault="00352CE4" w:rsidP="011E2B62">
      <w:pPr>
        <w:pStyle w:val="NormalParagraph"/>
        <w:spacing w:after="0"/>
        <w:rPr>
          <w:rFonts w:cs="Arial"/>
          <w:color w:val="000000" w:themeColor="text1"/>
        </w:rPr>
      </w:pPr>
      <w:r w:rsidRPr="53AD409B">
        <w:rPr>
          <w:rFonts w:cs="Arial"/>
          <w:color w:val="000000" w:themeColor="text1"/>
        </w:rPr>
        <w:t xml:space="preserve">3GPP </w:t>
      </w:r>
      <w:r w:rsidR="76B5420D" w:rsidRPr="53AD409B">
        <w:rPr>
          <w:rFonts w:cs="Arial"/>
          <w:color w:val="000000" w:themeColor="text1"/>
        </w:rPr>
        <w:t>CT4</w:t>
      </w:r>
      <w:r w:rsidRPr="53AD409B">
        <w:rPr>
          <w:rFonts w:cs="Arial"/>
          <w:color w:val="000000" w:themeColor="text1"/>
        </w:rPr>
        <w:t xml:space="preserve"> </w:t>
      </w:r>
      <w:r w:rsidR="192E76B9" w:rsidRPr="53AD409B">
        <w:rPr>
          <w:rFonts w:cs="Arial"/>
          <w:color w:val="000000" w:themeColor="text1"/>
        </w:rPr>
        <w:t>is</w:t>
      </w:r>
      <w:r w:rsidRPr="53AD409B">
        <w:rPr>
          <w:rFonts w:cs="Arial"/>
          <w:color w:val="000000" w:themeColor="text1"/>
        </w:rPr>
        <w:t xml:space="preserve"> kindly asked </w:t>
      </w:r>
      <w:r w:rsidR="49EEB557" w:rsidRPr="53AD409B">
        <w:rPr>
          <w:rFonts w:cs="Arial"/>
          <w:color w:val="000000" w:themeColor="text1"/>
        </w:rPr>
        <w:t xml:space="preserve">to </w:t>
      </w:r>
      <w:r w:rsidR="5C847F4F" w:rsidRPr="53AD409B">
        <w:rPr>
          <w:rFonts w:cs="Arial"/>
          <w:color w:val="000000" w:themeColor="text1"/>
        </w:rPr>
        <w:t xml:space="preserve">provide feedback to </w:t>
      </w:r>
      <w:r w:rsidR="11AEA827" w:rsidRPr="53AD409B">
        <w:rPr>
          <w:rFonts w:cs="Arial"/>
          <w:color w:val="000000" w:themeColor="text1"/>
        </w:rPr>
        <w:t xml:space="preserve">the </w:t>
      </w:r>
      <w:r w:rsidR="3642A817" w:rsidRPr="53AD409B">
        <w:rPr>
          <w:rFonts w:cs="Arial"/>
          <w:color w:val="000000" w:themeColor="text1"/>
        </w:rPr>
        <w:t xml:space="preserve">questions </w:t>
      </w:r>
      <w:r w:rsidR="1338AB02" w:rsidRPr="53AD409B">
        <w:rPr>
          <w:rFonts w:cs="Arial"/>
          <w:color w:val="000000" w:themeColor="text1"/>
        </w:rPr>
        <w:t>above, and SA3 is kindly asked to provide feedback as well, if any</w:t>
      </w:r>
      <w:r w:rsidRPr="53AD409B">
        <w:rPr>
          <w:rFonts w:cs="Arial"/>
          <w:color w:val="000000" w:themeColor="text1"/>
        </w:rPr>
        <w:t>.</w:t>
      </w:r>
      <w:r w:rsidR="5502D9C6" w:rsidRPr="53AD409B">
        <w:rPr>
          <w:rFonts w:cs="Arial"/>
          <w:color w:val="000000" w:themeColor="text1"/>
        </w:rPr>
        <w:t xml:space="preserve"> 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ADE5" w14:textId="77777777" w:rsidR="001F46C2" w:rsidRDefault="001F46C2">
      <w:r>
        <w:separator/>
      </w:r>
    </w:p>
    <w:p w14:paraId="5E1F0381" w14:textId="77777777" w:rsidR="001F46C2" w:rsidRDefault="001F46C2"/>
    <w:p w14:paraId="66D6597B" w14:textId="77777777" w:rsidR="001F46C2" w:rsidRDefault="001F46C2"/>
    <w:p w14:paraId="4833B9EC" w14:textId="77777777" w:rsidR="001F46C2" w:rsidRDefault="001F46C2"/>
    <w:p w14:paraId="03705E57" w14:textId="77777777" w:rsidR="001F46C2" w:rsidRDefault="001F46C2"/>
    <w:p w14:paraId="08DFEDA6" w14:textId="77777777" w:rsidR="001F46C2" w:rsidRDefault="001F46C2"/>
    <w:p w14:paraId="11ACBC12" w14:textId="77777777" w:rsidR="001F46C2" w:rsidRDefault="001F46C2"/>
    <w:p w14:paraId="2AB7ABF2" w14:textId="77777777" w:rsidR="001F46C2" w:rsidRDefault="001F46C2"/>
    <w:p w14:paraId="634C3F99" w14:textId="77777777" w:rsidR="001F46C2" w:rsidRDefault="001F46C2"/>
  </w:endnote>
  <w:endnote w:type="continuationSeparator" w:id="0">
    <w:p w14:paraId="0CFD7542" w14:textId="77777777" w:rsidR="001F46C2" w:rsidRDefault="001F46C2">
      <w:r>
        <w:continuationSeparator/>
      </w:r>
    </w:p>
    <w:p w14:paraId="72881B26" w14:textId="77777777" w:rsidR="001F46C2" w:rsidRDefault="001F46C2"/>
    <w:p w14:paraId="6A866728" w14:textId="77777777" w:rsidR="001F46C2" w:rsidRDefault="001F46C2"/>
    <w:p w14:paraId="4130482A" w14:textId="77777777" w:rsidR="001F46C2" w:rsidRDefault="001F46C2"/>
    <w:p w14:paraId="744D5CE7" w14:textId="77777777" w:rsidR="001F46C2" w:rsidRDefault="001F46C2"/>
    <w:p w14:paraId="56F20E77" w14:textId="77777777" w:rsidR="001F46C2" w:rsidRDefault="001F46C2"/>
    <w:p w14:paraId="1F21D183" w14:textId="77777777" w:rsidR="001F46C2" w:rsidRDefault="001F46C2"/>
    <w:p w14:paraId="6F6F3FBE" w14:textId="77777777" w:rsidR="001F46C2" w:rsidRDefault="001F46C2"/>
    <w:p w14:paraId="19ED3BDC" w14:textId="77777777" w:rsidR="001F46C2" w:rsidRDefault="001F46C2"/>
  </w:endnote>
  <w:endnote w:type="continuationNotice" w:id="1">
    <w:p w14:paraId="48BEF784" w14:textId="77777777" w:rsidR="001F46C2" w:rsidRDefault="001F46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 xmlns:w16du="http://schemas.microsoft.com/office/word/2023/wordml/word16du">
          <w:pict w14:anchorId="5CD72F4A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1C5D" w14:textId="77777777" w:rsidR="001F46C2" w:rsidRDefault="001F46C2">
      <w:r>
        <w:separator/>
      </w:r>
    </w:p>
    <w:p w14:paraId="14F3EDD6" w14:textId="77777777" w:rsidR="001F46C2" w:rsidRDefault="001F46C2"/>
    <w:p w14:paraId="6CF7DA3F" w14:textId="77777777" w:rsidR="001F46C2" w:rsidRDefault="001F46C2"/>
    <w:p w14:paraId="7B7C82DE" w14:textId="77777777" w:rsidR="001F46C2" w:rsidRDefault="001F46C2"/>
    <w:p w14:paraId="72B572B6" w14:textId="77777777" w:rsidR="001F46C2" w:rsidRDefault="001F46C2"/>
    <w:p w14:paraId="35FE97E5" w14:textId="77777777" w:rsidR="001F46C2" w:rsidRDefault="001F46C2"/>
    <w:p w14:paraId="0315F5B3" w14:textId="77777777" w:rsidR="001F46C2" w:rsidRDefault="001F46C2"/>
    <w:p w14:paraId="7C7F8EC5" w14:textId="77777777" w:rsidR="001F46C2" w:rsidRDefault="001F46C2"/>
    <w:p w14:paraId="449504FE" w14:textId="77777777" w:rsidR="001F46C2" w:rsidRDefault="001F46C2"/>
  </w:footnote>
  <w:footnote w:type="continuationSeparator" w:id="0">
    <w:p w14:paraId="65378515" w14:textId="77777777" w:rsidR="001F46C2" w:rsidRDefault="001F46C2">
      <w:r>
        <w:continuationSeparator/>
      </w:r>
    </w:p>
    <w:p w14:paraId="1DF96D3E" w14:textId="77777777" w:rsidR="001F46C2" w:rsidRDefault="001F46C2"/>
    <w:p w14:paraId="04E0AB9C" w14:textId="77777777" w:rsidR="001F46C2" w:rsidRDefault="001F46C2"/>
    <w:p w14:paraId="3A24291C" w14:textId="77777777" w:rsidR="001F46C2" w:rsidRDefault="001F46C2"/>
    <w:p w14:paraId="1849DBCF" w14:textId="77777777" w:rsidR="001F46C2" w:rsidRDefault="001F46C2"/>
    <w:p w14:paraId="6482565C" w14:textId="77777777" w:rsidR="001F46C2" w:rsidRDefault="001F46C2"/>
    <w:p w14:paraId="7737F02B" w14:textId="77777777" w:rsidR="001F46C2" w:rsidRDefault="001F46C2"/>
    <w:p w14:paraId="38059F47" w14:textId="77777777" w:rsidR="001F46C2" w:rsidRDefault="001F46C2"/>
    <w:p w14:paraId="4ABC31CC" w14:textId="77777777" w:rsidR="001F46C2" w:rsidRDefault="001F46C2"/>
  </w:footnote>
  <w:footnote w:type="continuationNotice" w:id="1">
    <w:p w14:paraId="17C2FFB8" w14:textId="77777777" w:rsidR="001F46C2" w:rsidRDefault="001F46C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4858BF0A"/>
    <w:lvl w:ilvl="0" w:tplc="8B34DFD0">
      <w:start w:val="1"/>
      <w:numFmt w:val="decimal"/>
      <w:lvlText w:val="%1."/>
      <w:lvlJc w:val="left"/>
      <w:pPr>
        <w:ind w:left="720" w:hanging="360"/>
      </w:pPr>
    </w:lvl>
    <w:lvl w:ilvl="1" w:tplc="DB7CAF18">
      <w:start w:val="1"/>
      <w:numFmt w:val="lowerLetter"/>
      <w:lvlText w:val="%2."/>
      <w:lvlJc w:val="left"/>
      <w:pPr>
        <w:ind w:left="1440" w:hanging="360"/>
      </w:pPr>
    </w:lvl>
    <w:lvl w:ilvl="2" w:tplc="BB2CFEC0">
      <w:start w:val="1"/>
      <w:numFmt w:val="lowerRoman"/>
      <w:lvlText w:val="%3."/>
      <w:lvlJc w:val="right"/>
      <w:pPr>
        <w:ind w:left="2160" w:hanging="180"/>
      </w:pPr>
    </w:lvl>
    <w:lvl w:ilvl="3" w:tplc="AF560EDE">
      <w:start w:val="1"/>
      <w:numFmt w:val="decimal"/>
      <w:lvlText w:val="%4."/>
      <w:lvlJc w:val="left"/>
      <w:pPr>
        <w:ind w:left="2880" w:hanging="360"/>
      </w:pPr>
    </w:lvl>
    <w:lvl w:ilvl="4" w:tplc="BAD284A0">
      <w:start w:val="1"/>
      <w:numFmt w:val="lowerLetter"/>
      <w:lvlText w:val="%5."/>
      <w:lvlJc w:val="left"/>
      <w:pPr>
        <w:ind w:left="3600" w:hanging="360"/>
      </w:pPr>
    </w:lvl>
    <w:lvl w:ilvl="5" w:tplc="6E7E3BD6">
      <w:start w:val="1"/>
      <w:numFmt w:val="lowerRoman"/>
      <w:lvlText w:val="%6."/>
      <w:lvlJc w:val="right"/>
      <w:pPr>
        <w:ind w:left="4320" w:hanging="180"/>
      </w:pPr>
    </w:lvl>
    <w:lvl w:ilvl="6" w:tplc="D4F2D6A2">
      <w:start w:val="1"/>
      <w:numFmt w:val="decimal"/>
      <w:lvlText w:val="%7."/>
      <w:lvlJc w:val="left"/>
      <w:pPr>
        <w:ind w:left="5040" w:hanging="360"/>
      </w:pPr>
    </w:lvl>
    <w:lvl w:ilvl="7" w:tplc="99A4D31E">
      <w:start w:val="1"/>
      <w:numFmt w:val="lowerLetter"/>
      <w:lvlText w:val="%8."/>
      <w:lvlJc w:val="left"/>
      <w:pPr>
        <w:ind w:left="5760" w:hanging="360"/>
      </w:pPr>
    </w:lvl>
    <w:lvl w:ilvl="8" w:tplc="D35AB55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61BC079A"/>
    <w:lvl w:ilvl="0" w:tplc="02F8673C">
      <w:start w:val="1"/>
      <w:numFmt w:val="decimal"/>
      <w:lvlText w:val="%1."/>
      <w:lvlJc w:val="left"/>
      <w:pPr>
        <w:ind w:left="720" w:hanging="360"/>
      </w:pPr>
    </w:lvl>
    <w:lvl w:ilvl="1" w:tplc="E06E8CB6">
      <w:start w:val="1"/>
      <w:numFmt w:val="lowerLetter"/>
      <w:lvlText w:val="%2."/>
      <w:lvlJc w:val="left"/>
      <w:pPr>
        <w:ind w:left="1440" w:hanging="360"/>
      </w:pPr>
    </w:lvl>
    <w:lvl w:ilvl="2" w:tplc="C1B26B5C">
      <w:start w:val="1"/>
      <w:numFmt w:val="lowerRoman"/>
      <w:lvlText w:val="%3."/>
      <w:lvlJc w:val="right"/>
      <w:pPr>
        <w:ind w:left="2160" w:hanging="180"/>
      </w:pPr>
    </w:lvl>
    <w:lvl w:ilvl="3" w:tplc="1A56C3B6">
      <w:start w:val="1"/>
      <w:numFmt w:val="decimal"/>
      <w:lvlText w:val="%4."/>
      <w:lvlJc w:val="left"/>
      <w:pPr>
        <w:ind w:left="2880" w:hanging="360"/>
      </w:pPr>
    </w:lvl>
    <w:lvl w:ilvl="4" w:tplc="A97EDC10">
      <w:start w:val="1"/>
      <w:numFmt w:val="lowerLetter"/>
      <w:lvlText w:val="%5."/>
      <w:lvlJc w:val="left"/>
      <w:pPr>
        <w:ind w:left="3600" w:hanging="360"/>
      </w:pPr>
    </w:lvl>
    <w:lvl w:ilvl="5" w:tplc="D8DC23D6">
      <w:start w:val="1"/>
      <w:numFmt w:val="lowerRoman"/>
      <w:lvlText w:val="%6."/>
      <w:lvlJc w:val="right"/>
      <w:pPr>
        <w:ind w:left="4320" w:hanging="180"/>
      </w:pPr>
    </w:lvl>
    <w:lvl w:ilvl="6" w:tplc="11AC63F6">
      <w:start w:val="1"/>
      <w:numFmt w:val="decimal"/>
      <w:lvlText w:val="%7."/>
      <w:lvlJc w:val="left"/>
      <w:pPr>
        <w:ind w:left="5040" w:hanging="360"/>
      </w:pPr>
    </w:lvl>
    <w:lvl w:ilvl="7" w:tplc="62C23818">
      <w:start w:val="1"/>
      <w:numFmt w:val="lowerLetter"/>
      <w:lvlText w:val="%8."/>
      <w:lvlJc w:val="left"/>
      <w:pPr>
        <w:ind w:left="5760" w:hanging="360"/>
      </w:pPr>
    </w:lvl>
    <w:lvl w:ilvl="8" w:tplc="4A92412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208562">
    <w:abstractNumId w:val="7"/>
  </w:num>
  <w:num w:numId="2" w16cid:durableId="1423380011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64E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640C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096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1FDB7E"/>
    <w:rsid w:val="02638173"/>
    <w:rsid w:val="027E5AB8"/>
    <w:rsid w:val="029C305B"/>
    <w:rsid w:val="02DE8458"/>
    <w:rsid w:val="036CDF11"/>
    <w:rsid w:val="0402DDA9"/>
    <w:rsid w:val="0464CF35"/>
    <w:rsid w:val="04AB4946"/>
    <w:rsid w:val="0500CC8C"/>
    <w:rsid w:val="05491EDD"/>
    <w:rsid w:val="0584A54F"/>
    <w:rsid w:val="060E690A"/>
    <w:rsid w:val="065906C9"/>
    <w:rsid w:val="069255DA"/>
    <w:rsid w:val="06AC801A"/>
    <w:rsid w:val="06BF9313"/>
    <w:rsid w:val="06DBFDC2"/>
    <w:rsid w:val="07187E3D"/>
    <w:rsid w:val="07697408"/>
    <w:rsid w:val="07C712B3"/>
    <w:rsid w:val="07F33890"/>
    <w:rsid w:val="07F4AE6F"/>
    <w:rsid w:val="085331C4"/>
    <w:rsid w:val="08996414"/>
    <w:rsid w:val="08CC1D7C"/>
    <w:rsid w:val="08E04A49"/>
    <w:rsid w:val="094DA840"/>
    <w:rsid w:val="09DA1B37"/>
    <w:rsid w:val="09F933D8"/>
    <w:rsid w:val="0A14F9EF"/>
    <w:rsid w:val="0A8AB832"/>
    <w:rsid w:val="0A8AC632"/>
    <w:rsid w:val="0A928080"/>
    <w:rsid w:val="0B0291AE"/>
    <w:rsid w:val="0B5695DF"/>
    <w:rsid w:val="0BEA1123"/>
    <w:rsid w:val="0C011F4F"/>
    <w:rsid w:val="0C685980"/>
    <w:rsid w:val="0CBA2BDC"/>
    <w:rsid w:val="0CCB2F8C"/>
    <w:rsid w:val="0D26100D"/>
    <w:rsid w:val="0D30D49A"/>
    <w:rsid w:val="0D5334A3"/>
    <w:rsid w:val="0D85E184"/>
    <w:rsid w:val="0D9C227F"/>
    <w:rsid w:val="0DD00A6C"/>
    <w:rsid w:val="0DE953D3"/>
    <w:rsid w:val="0E8123F2"/>
    <w:rsid w:val="0EBDE435"/>
    <w:rsid w:val="0EC27706"/>
    <w:rsid w:val="0F242E0A"/>
    <w:rsid w:val="0F4AB3DC"/>
    <w:rsid w:val="0F832213"/>
    <w:rsid w:val="0F9F520B"/>
    <w:rsid w:val="0FA4DB22"/>
    <w:rsid w:val="0FC8C6A9"/>
    <w:rsid w:val="0FFD7DDD"/>
    <w:rsid w:val="100023D7"/>
    <w:rsid w:val="10020DE7"/>
    <w:rsid w:val="1053238B"/>
    <w:rsid w:val="1057E580"/>
    <w:rsid w:val="1059B496"/>
    <w:rsid w:val="10625918"/>
    <w:rsid w:val="107B9053"/>
    <w:rsid w:val="10875F96"/>
    <w:rsid w:val="1094D922"/>
    <w:rsid w:val="11948F12"/>
    <w:rsid w:val="11AEA827"/>
    <w:rsid w:val="11DF211A"/>
    <w:rsid w:val="11E71CDE"/>
    <w:rsid w:val="11F584F7"/>
    <w:rsid w:val="11FE5579"/>
    <w:rsid w:val="120445BD"/>
    <w:rsid w:val="123FE789"/>
    <w:rsid w:val="1257545E"/>
    <w:rsid w:val="1262124D"/>
    <w:rsid w:val="1282549E"/>
    <w:rsid w:val="12D01F8D"/>
    <w:rsid w:val="12F067E9"/>
    <w:rsid w:val="12F71EF3"/>
    <w:rsid w:val="1338AB02"/>
    <w:rsid w:val="1358D950"/>
    <w:rsid w:val="13915558"/>
    <w:rsid w:val="139A25DA"/>
    <w:rsid w:val="13A82BBB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6B89E3F"/>
    <w:rsid w:val="170D3865"/>
    <w:rsid w:val="170F8F6E"/>
    <w:rsid w:val="18546EA0"/>
    <w:rsid w:val="18A2C4F5"/>
    <w:rsid w:val="18AB5FCF"/>
    <w:rsid w:val="18D2BFB4"/>
    <w:rsid w:val="18E0C712"/>
    <w:rsid w:val="18E6CA4A"/>
    <w:rsid w:val="191ED9E8"/>
    <w:rsid w:val="192E76B9"/>
    <w:rsid w:val="197A9993"/>
    <w:rsid w:val="1A538CDB"/>
    <w:rsid w:val="1A87F55E"/>
    <w:rsid w:val="1A8C8B1C"/>
    <w:rsid w:val="1A923E74"/>
    <w:rsid w:val="1AD0DD5C"/>
    <w:rsid w:val="1AF84A64"/>
    <w:rsid w:val="1B089921"/>
    <w:rsid w:val="1B23119D"/>
    <w:rsid w:val="1B51F1D6"/>
    <w:rsid w:val="1B562936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A8A9FC"/>
    <w:rsid w:val="1DB222B8"/>
    <w:rsid w:val="1DD0C613"/>
    <w:rsid w:val="1E0EEBE0"/>
    <w:rsid w:val="1E47742B"/>
    <w:rsid w:val="1F6633F7"/>
    <w:rsid w:val="1F953D41"/>
    <w:rsid w:val="1FAEA295"/>
    <w:rsid w:val="20049E48"/>
    <w:rsid w:val="200889B0"/>
    <w:rsid w:val="204A026F"/>
    <w:rsid w:val="204FD080"/>
    <w:rsid w:val="20893D2B"/>
    <w:rsid w:val="20B72F35"/>
    <w:rsid w:val="20CD5699"/>
    <w:rsid w:val="20D440DE"/>
    <w:rsid w:val="2104958D"/>
    <w:rsid w:val="21760F24"/>
    <w:rsid w:val="227FFD80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763D79"/>
    <w:rsid w:val="248213B8"/>
    <w:rsid w:val="24978BB7"/>
    <w:rsid w:val="24E3E31F"/>
    <w:rsid w:val="252CE3E5"/>
    <w:rsid w:val="261791E3"/>
    <w:rsid w:val="261FC3F5"/>
    <w:rsid w:val="262A83FB"/>
    <w:rsid w:val="26322DF6"/>
    <w:rsid w:val="2658DBB3"/>
    <w:rsid w:val="265AF6FC"/>
    <w:rsid w:val="26A78B36"/>
    <w:rsid w:val="27678110"/>
    <w:rsid w:val="276D207A"/>
    <w:rsid w:val="278DE444"/>
    <w:rsid w:val="27A43218"/>
    <w:rsid w:val="27F169E0"/>
    <w:rsid w:val="2819762B"/>
    <w:rsid w:val="281B83E1"/>
    <w:rsid w:val="282972BB"/>
    <w:rsid w:val="28816F6C"/>
    <w:rsid w:val="294F32A5"/>
    <w:rsid w:val="29853A4F"/>
    <w:rsid w:val="2999C726"/>
    <w:rsid w:val="29ADAE56"/>
    <w:rsid w:val="29BF89E5"/>
    <w:rsid w:val="29C5431C"/>
    <w:rsid w:val="29D7B050"/>
    <w:rsid w:val="2A40121E"/>
    <w:rsid w:val="2A9341E2"/>
    <w:rsid w:val="2AD57962"/>
    <w:rsid w:val="2BC975D6"/>
    <w:rsid w:val="2BD7500A"/>
    <w:rsid w:val="2BF92314"/>
    <w:rsid w:val="2C1C7CF7"/>
    <w:rsid w:val="2C372439"/>
    <w:rsid w:val="2C86D367"/>
    <w:rsid w:val="2D3E5BB7"/>
    <w:rsid w:val="2D5D13AE"/>
    <w:rsid w:val="2DD2BCDB"/>
    <w:rsid w:val="2DF68EDF"/>
    <w:rsid w:val="2E201EC8"/>
    <w:rsid w:val="2E2F610A"/>
    <w:rsid w:val="2E97B5A9"/>
    <w:rsid w:val="2EF390DB"/>
    <w:rsid w:val="2F08E2EA"/>
    <w:rsid w:val="2F474FFC"/>
    <w:rsid w:val="2FA55DF0"/>
    <w:rsid w:val="2FA84F10"/>
    <w:rsid w:val="2FD8E931"/>
    <w:rsid w:val="2FDF50ED"/>
    <w:rsid w:val="2FEE8979"/>
    <w:rsid w:val="2FF2DC9D"/>
    <w:rsid w:val="3021FE36"/>
    <w:rsid w:val="30229198"/>
    <w:rsid w:val="309BA5A8"/>
    <w:rsid w:val="309F60F5"/>
    <w:rsid w:val="30A3F653"/>
    <w:rsid w:val="30A6A882"/>
    <w:rsid w:val="30CBFEF8"/>
    <w:rsid w:val="30D72007"/>
    <w:rsid w:val="311A58B9"/>
    <w:rsid w:val="313CE628"/>
    <w:rsid w:val="31441F71"/>
    <w:rsid w:val="3161FDBA"/>
    <w:rsid w:val="31659A27"/>
    <w:rsid w:val="31900916"/>
    <w:rsid w:val="32966208"/>
    <w:rsid w:val="329CE8E6"/>
    <w:rsid w:val="32E905E0"/>
    <w:rsid w:val="32FC6721"/>
    <w:rsid w:val="332664CC"/>
    <w:rsid w:val="3340A96C"/>
    <w:rsid w:val="33756DBC"/>
    <w:rsid w:val="3379D7C3"/>
    <w:rsid w:val="33D701B7"/>
    <w:rsid w:val="34337449"/>
    <w:rsid w:val="34427B23"/>
    <w:rsid w:val="3454FBDA"/>
    <w:rsid w:val="3486FCAB"/>
    <w:rsid w:val="3487FB84"/>
    <w:rsid w:val="34DC79CD"/>
    <w:rsid w:val="34FC0172"/>
    <w:rsid w:val="357FA620"/>
    <w:rsid w:val="35B0692A"/>
    <w:rsid w:val="35F85BBF"/>
    <w:rsid w:val="35F88372"/>
    <w:rsid w:val="3642A817"/>
    <w:rsid w:val="36605E1F"/>
    <w:rsid w:val="368E643C"/>
    <w:rsid w:val="37219F56"/>
    <w:rsid w:val="37935B18"/>
    <w:rsid w:val="38095420"/>
    <w:rsid w:val="3809E2B8"/>
    <w:rsid w:val="38105CDC"/>
    <w:rsid w:val="381C0815"/>
    <w:rsid w:val="3840DF64"/>
    <w:rsid w:val="384F1E76"/>
    <w:rsid w:val="385DADA7"/>
    <w:rsid w:val="387731FA"/>
    <w:rsid w:val="387F4D28"/>
    <w:rsid w:val="389B02FF"/>
    <w:rsid w:val="38B72916"/>
    <w:rsid w:val="38E1DFC9"/>
    <w:rsid w:val="3901A03E"/>
    <w:rsid w:val="390538A9"/>
    <w:rsid w:val="391BF0C4"/>
    <w:rsid w:val="392AC981"/>
    <w:rsid w:val="39633E50"/>
    <w:rsid w:val="39A24DF9"/>
    <w:rsid w:val="39FED833"/>
    <w:rsid w:val="3A053DC3"/>
    <w:rsid w:val="3A13FCB1"/>
    <w:rsid w:val="3A4E30C1"/>
    <w:rsid w:val="3A509971"/>
    <w:rsid w:val="3A892C37"/>
    <w:rsid w:val="3A95F22C"/>
    <w:rsid w:val="3ABBE2C3"/>
    <w:rsid w:val="3AFF0EB1"/>
    <w:rsid w:val="3B664D19"/>
    <w:rsid w:val="3B764B0B"/>
    <w:rsid w:val="3B788026"/>
    <w:rsid w:val="3B887370"/>
    <w:rsid w:val="3BE2139C"/>
    <w:rsid w:val="3BEA0122"/>
    <w:rsid w:val="3BEF5971"/>
    <w:rsid w:val="3C35CECC"/>
    <w:rsid w:val="3C724128"/>
    <w:rsid w:val="3CC42B7E"/>
    <w:rsid w:val="3CEF7938"/>
    <w:rsid w:val="3D0786EF"/>
    <w:rsid w:val="3D3CDE85"/>
    <w:rsid w:val="3D992BC0"/>
    <w:rsid w:val="3DD398D9"/>
    <w:rsid w:val="3DF9FBCB"/>
    <w:rsid w:val="3E127B66"/>
    <w:rsid w:val="3E2DDEF1"/>
    <w:rsid w:val="3E36AF73"/>
    <w:rsid w:val="3E537072"/>
    <w:rsid w:val="3E61F3AF"/>
    <w:rsid w:val="3E9D9D32"/>
    <w:rsid w:val="3EA965BD"/>
    <w:rsid w:val="3EB5B4DA"/>
    <w:rsid w:val="3EFBBA81"/>
    <w:rsid w:val="3F21A1E4"/>
    <w:rsid w:val="3FF482AC"/>
    <w:rsid w:val="402719FA"/>
    <w:rsid w:val="405DB5D5"/>
    <w:rsid w:val="40A1EDFF"/>
    <w:rsid w:val="40AF3289"/>
    <w:rsid w:val="40EAF268"/>
    <w:rsid w:val="4110C12D"/>
    <w:rsid w:val="416E5035"/>
    <w:rsid w:val="41C2EA5B"/>
    <w:rsid w:val="41C58C17"/>
    <w:rsid w:val="41FDC27B"/>
    <w:rsid w:val="42104FA8"/>
    <w:rsid w:val="42B32487"/>
    <w:rsid w:val="42E3CD0A"/>
    <w:rsid w:val="430007EE"/>
    <w:rsid w:val="4327D09F"/>
    <w:rsid w:val="4342E8C6"/>
    <w:rsid w:val="435EBABC"/>
    <w:rsid w:val="43B81C56"/>
    <w:rsid w:val="43DBEAAA"/>
    <w:rsid w:val="43EB9DCE"/>
    <w:rsid w:val="4400733F"/>
    <w:rsid w:val="4440BC70"/>
    <w:rsid w:val="4450F331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781FE1A"/>
    <w:rsid w:val="479B24D4"/>
    <w:rsid w:val="47D17245"/>
    <w:rsid w:val="47E40714"/>
    <w:rsid w:val="48994F7D"/>
    <w:rsid w:val="4914D90B"/>
    <w:rsid w:val="492AD2B9"/>
    <w:rsid w:val="49427619"/>
    <w:rsid w:val="496D42A6"/>
    <w:rsid w:val="497268A9"/>
    <w:rsid w:val="49EEB557"/>
    <w:rsid w:val="4A023930"/>
    <w:rsid w:val="4A49EAAB"/>
    <w:rsid w:val="4A83BCA1"/>
    <w:rsid w:val="4ABF0A65"/>
    <w:rsid w:val="4AF5FC23"/>
    <w:rsid w:val="4B0B1FF1"/>
    <w:rsid w:val="4B354640"/>
    <w:rsid w:val="4B3EEF21"/>
    <w:rsid w:val="4B7014BD"/>
    <w:rsid w:val="4B9E0991"/>
    <w:rsid w:val="4BEB9157"/>
    <w:rsid w:val="4BFEF695"/>
    <w:rsid w:val="4C2617B1"/>
    <w:rsid w:val="4C286BDF"/>
    <w:rsid w:val="4C840FD7"/>
    <w:rsid w:val="4D56EB46"/>
    <w:rsid w:val="4D7D2E9A"/>
    <w:rsid w:val="4DFD1223"/>
    <w:rsid w:val="4E0E95C0"/>
    <w:rsid w:val="4E10FC20"/>
    <w:rsid w:val="4E257B20"/>
    <w:rsid w:val="4ECBA63B"/>
    <w:rsid w:val="4EDFF435"/>
    <w:rsid w:val="4F0BE309"/>
    <w:rsid w:val="4F37C5AE"/>
    <w:rsid w:val="4F600CA1"/>
    <w:rsid w:val="4F793863"/>
    <w:rsid w:val="4FC49555"/>
    <w:rsid w:val="4FE8A39E"/>
    <w:rsid w:val="4FF39B5B"/>
    <w:rsid w:val="5090A54F"/>
    <w:rsid w:val="50A7B36A"/>
    <w:rsid w:val="50E0A582"/>
    <w:rsid w:val="50E335BB"/>
    <w:rsid w:val="5175EFF2"/>
    <w:rsid w:val="51AF7475"/>
    <w:rsid w:val="51FDBE81"/>
    <w:rsid w:val="520B14E5"/>
    <w:rsid w:val="52489D02"/>
    <w:rsid w:val="524AD5F9"/>
    <w:rsid w:val="52B2435E"/>
    <w:rsid w:val="52C442E0"/>
    <w:rsid w:val="52CEF473"/>
    <w:rsid w:val="530DF87E"/>
    <w:rsid w:val="531DFB3E"/>
    <w:rsid w:val="53565D5D"/>
    <w:rsid w:val="53AD409B"/>
    <w:rsid w:val="53E46D63"/>
    <w:rsid w:val="540A6B86"/>
    <w:rsid w:val="5427B62C"/>
    <w:rsid w:val="5444B1DE"/>
    <w:rsid w:val="545CD5D9"/>
    <w:rsid w:val="548E9DA8"/>
    <w:rsid w:val="54ED4EB3"/>
    <w:rsid w:val="5502D9C6"/>
    <w:rsid w:val="5542B5A7"/>
    <w:rsid w:val="5568BB44"/>
    <w:rsid w:val="5596AF57"/>
    <w:rsid w:val="55BB4D83"/>
    <w:rsid w:val="55F05B13"/>
    <w:rsid w:val="55F07185"/>
    <w:rsid w:val="55FCFA07"/>
    <w:rsid w:val="55FE0AA8"/>
    <w:rsid w:val="56467640"/>
    <w:rsid w:val="566A812B"/>
    <w:rsid w:val="5675A1F9"/>
    <w:rsid w:val="56C11C53"/>
    <w:rsid w:val="56DAEF9B"/>
    <w:rsid w:val="56DE8608"/>
    <w:rsid w:val="56E0BC38"/>
    <w:rsid w:val="57235D00"/>
    <w:rsid w:val="5791150E"/>
    <w:rsid w:val="58005496"/>
    <w:rsid w:val="580449CC"/>
    <w:rsid w:val="583DCB96"/>
    <w:rsid w:val="5891CB38"/>
    <w:rsid w:val="58B4272F"/>
    <w:rsid w:val="58B6E187"/>
    <w:rsid w:val="58CE5019"/>
    <w:rsid w:val="59725B98"/>
    <w:rsid w:val="5972B1A8"/>
    <w:rsid w:val="59C97E2B"/>
    <w:rsid w:val="5A262502"/>
    <w:rsid w:val="5A27037D"/>
    <w:rsid w:val="5ADC47BC"/>
    <w:rsid w:val="5B427E6F"/>
    <w:rsid w:val="5B70CFA5"/>
    <w:rsid w:val="5BF9D167"/>
    <w:rsid w:val="5C05F0DB"/>
    <w:rsid w:val="5C29C070"/>
    <w:rsid w:val="5C509C74"/>
    <w:rsid w:val="5C847F4F"/>
    <w:rsid w:val="5CAD0CA4"/>
    <w:rsid w:val="5CFC2AB8"/>
    <w:rsid w:val="5D066254"/>
    <w:rsid w:val="5D2E84A2"/>
    <w:rsid w:val="5D4DC78C"/>
    <w:rsid w:val="5D663564"/>
    <w:rsid w:val="5D6C729A"/>
    <w:rsid w:val="5DB21917"/>
    <w:rsid w:val="5DF8B40C"/>
    <w:rsid w:val="5E60D203"/>
    <w:rsid w:val="5EC9F955"/>
    <w:rsid w:val="5F34C11B"/>
    <w:rsid w:val="5F3BFCE4"/>
    <w:rsid w:val="5F790366"/>
    <w:rsid w:val="5F922BC3"/>
    <w:rsid w:val="5FFBDEF1"/>
    <w:rsid w:val="6020CB49"/>
    <w:rsid w:val="603E851B"/>
    <w:rsid w:val="60547A50"/>
    <w:rsid w:val="605B4DD3"/>
    <w:rsid w:val="60D961FE"/>
    <w:rsid w:val="60DF5242"/>
    <w:rsid w:val="61345F2C"/>
    <w:rsid w:val="61356F58"/>
    <w:rsid w:val="6136FBFC"/>
    <w:rsid w:val="613E8513"/>
    <w:rsid w:val="614E01DC"/>
    <w:rsid w:val="6275325F"/>
    <w:rsid w:val="627B22A3"/>
    <w:rsid w:val="6284CDE2"/>
    <w:rsid w:val="62858A3A"/>
    <w:rsid w:val="62918782"/>
    <w:rsid w:val="629EEF05"/>
    <w:rsid w:val="62CEEA75"/>
    <w:rsid w:val="62D02F8D"/>
    <w:rsid w:val="6304A636"/>
    <w:rsid w:val="63223239"/>
    <w:rsid w:val="63525CAB"/>
    <w:rsid w:val="636024D0"/>
    <w:rsid w:val="63AC955B"/>
    <w:rsid w:val="63AF072A"/>
    <w:rsid w:val="63E0676F"/>
    <w:rsid w:val="6404E34C"/>
    <w:rsid w:val="644B5846"/>
    <w:rsid w:val="6477F07F"/>
    <w:rsid w:val="649261BB"/>
    <w:rsid w:val="64AE8152"/>
    <w:rsid w:val="64BBA7D3"/>
    <w:rsid w:val="65395766"/>
    <w:rsid w:val="6553A1DD"/>
    <w:rsid w:val="65599418"/>
    <w:rsid w:val="6577CAF1"/>
    <w:rsid w:val="657A0C71"/>
    <w:rsid w:val="65B2C365"/>
    <w:rsid w:val="65B905F4"/>
    <w:rsid w:val="65E728A7"/>
    <w:rsid w:val="65E9CCF2"/>
    <w:rsid w:val="65F3197A"/>
    <w:rsid w:val="65F3D050"/>
    <w:rsid w:val="6651E829"/>
    <w:rsid w:val="6656C01A"/>
    <w:rsid w:val="66810579"/>
    <w:rsid w:val="66C00C85"/>
    <w:rsid w:val="67296D2A"/>
    <w:rsid w:val="6748A382"/>
    <w:rsid w:val="6771105F"/>
    <w:rsid w:val="67932C86"/>
    <w:rsid w:val="67CA027D"/>
    <w:rsid w:val="689867B9"/>
    <w:rsid w:val="68C83012"/>
    <w:rsid w:val="68EA6427"/>
    <w:rsid w:val="69407ACC"/>
    <w:rsid w:val="69721C3D"/>
    <w:rsid w:val="698AAACC"/>
    <w:rsid w:val="69C19E2F"/>
    <w:rsid w:val="69C26672"/>
    <w:rsid w:val="6A1EBA7B"/>
    <w:rsid w:val="6A804444"/>
    <w:rsid w:val="6A94FDAF"/>
    <w:rsid w:val="6ACD3715"/>
    <w:rsid w:val="6B937DA8"/>
    <w:rsid w:val="6C3470AE"/>
    <w:rsid w:val="6C51CF2E"/>
    <w:rsid w:val="6C76E4C9"/>
    <w:rsid w:val="6CACD941"/>
    <w:rsid w:val="6CC4F161"/>
    <w:rsid w:val="6CEE9517"/>
    <w:rsid w:val="6D1F83CF"/>
    <w:rsid w:val="6D29173B"/>
    <w:rsid w:val="6D64F549"/>
    <w:rsid w:val="6D7A0971"/>
    <w:rsid w:val="6D93E61C"/>
    <w:rsid w:val="6DBF9625"/>
    <w:rsid w:val="6E6984A9"/>
    <w:rsid w:val="6EA3E187"/>
    <w:rsid w:val="6ED3D7C1"/>
    <w:rsid w:val="6F07A93D"/>
    <w:rsid w:val="6F2ED1AC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6F3E9B"/>
    <w:rsid w:val="7197C870"/>
    <w:rsid w:val="719972C1"/>
    <w:rsid w:val="721241CC"/>
    <w:rsid w:val="725B0051"/>
    <w:rsid w:val="7286BB66"/>
    <w:rsid w:val="7356CE07"/>
    <w:rsid w:val="73BEEFA4"/>
    <w:rsid w:val="73C9DF89"/>
    <w:rsid w:val="7410752E"/>
    <w:rsid w:val="74B31335"/>
    <w:rsid w:val="74B7EB26"/>
    <w:rsid w:val="750D3A7B"/>
    <w:rsid w:val="75451DDB"/>
    <w:rsid w:val="75B22417"/>
    <w:rsid w:val="75C0D1E7"/>
    <w:rsid w:val="75F9217F"/>
    <w:rsid w:val="7618A9D3"/>
    <w:rsid w:val="768E6EC9"/>
    <w:rsid w:val="76A80EBD"/>
    <w:rsid w:val="76AE3951"/>
    <w:rsid w:val="76B5420D"/>
    <w:rsid w:val="76CF7C57"/>
    <w:rsid w:val="76D8D182"/>
    <w:rsid w:val="7786C4FA"/>
    <w:rsid w:val="77EAB3F7"/>
    <w:rsid w:val="7807B45A"/>
    <w:rsid w:val="788A54A2"/>
    <w:rsid w:val="78A3A953"/>
    <w:rsid w:val="796479C9"/>
    <w:rsid w:val="79661498"/>
    <w:rsid w:val="797E9BD6"/>
    <w:rsid w:val="79AA3944"/>
    <w:rsid w:val="7AEC1AF6"/>
    <w:rsid w:val="7B7B7FE0"/>
    <w:rsid w:val="7BA10489"/>
    <w:rsid w:val="7BA4AB83"/>
    <w:rsid w:val="7BC817E9"/>
    <w:rsid w:val="7BD66C61"/>
    <w:rsid w:val="7C0B6A11"/>
    <w:rsid w:val="7D14C08B"/>
    <w:rsid w:val="7D4C50F7"/>
    <w:rsid w:val="7D53D1B2"/>
    <w:rsid w:val="7D7A8E58"/>
    <w:rsid w:val="7D871FCC"/>
    <w:rsid w:val="7DD4C4EE"/>
    <w:rsid w:val="7DFFB2FC"/>
    <w:rsid w:val="7E2866C6"/>
    <w:rsid w:val="7E3934C6"/>
    <w:rsid w:val="7E5C973C"/>
    <w:rsid w:val="7E70146C"/>
    <w:rsid w:val="7E933D68"/>
    <w:rsid w:val="7ED7E2E4"/>
    <w:rsid w:val="7ED8AA50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A072D-E45E-4A9D-9477-94B55A75A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F55A875-FEE7-47F2-966A-65CC85A37E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2</Pages>
  <Words>409</Words>
  <Characters>2262</Characters>
  <Application>Microsoft Office Word</Application>
  <DocSecurity>0</DocSecurity>
  <Lines>18</Lines>
  <Paragraphs>5</Paragraphs>
  <ScaleCrop>false</ScaleCrop>
  <Company>Nokia Oyj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Leach, Kathleen</cp:lastModifiedBy>
  <cp:revision>3</cp:revision>
  <cp:lastPrinted>2023-10-04T14:40:00Z</cp:lastPrinted>
  <dcterms:created xsi:type="dcterms:W3CDTF">2024-01-01T02:02:00Z</dcterms:created>
  <dcterms:modified xsi:type="dcterms:W3CDTF">2024-01-01T02:02:00Z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